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KENLAY</w:t>
      </w:r>
      <w:r>
        <w:rPr>
          <w:rFonts w:ascii="Times New Roman" w:hAnsi="Times New Roman" w:cs="Times New Roman"/>
          <w:sz w:val="24"/>
          <w:szCs w:val="24"/>
        </w:rPr>
        <w:t xml:space="preserve">      (d.1430)</w:t>
      </w: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John Kenlay of York(d.1430)(q.v.) and his wife, Agnes(q.v.).</w:t>
      </w: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310305">
          <w:rPr>
            <w:rStyle w:val="Hyperlink"/>
            <w:rFonts w:ascii="Times New Roman" w:hAnsi="Times New Roman" w:cs="Times New Roman"/>
            <w:sz w:val="24"/>
            <w:szCs w:val="24"/>
          </w:rPr>
          <w:t>http://www.historyofparliamentonline.org/volume/1386-1421/member/holme-robert-i-1433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3 Robert Holme of York(d.1433)(q.v.).  (ibid.)</w:t>
      </w: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Jul.1430</w:t>
      </w:r>
      <w:r>
        <w:rPr>
          <w:rFonts w:ascii="Times New Roman" w:hAnsi="Times New Roman" w:cs="Times New Roman"/>
          <w:sz w:val="24"/>
          <w:szCs w:val="24"/>
        </w:rPr>
        <w:tab/>
        <w:t>She had died.  (ibid.)</w:t>
      </w: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2F8" w:rsidRPr="00EA42F8" w:rsidRDefault="00EA42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EA42F8" w:rsidRPr="00EA42F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2F8" w:rsidRDefault="00EA42F8" w:rsidP="00E71FC3">
      <w:pPr>
        <w:spacing w:after="0" w:line="240" w:lineRule="auto"/>
      </w:pPr>
      <w:r>
        <w:separator/>
      </w:r>
    </w:p>
  </w:endnote>
  <w:endnote w:type="continuationSeparator" w:id="0">
    <w:p w:rsidR="00EA42F8" w:rsidRDefault="00EA42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2F8" w:rsidRDefault="00EA42F8" w:rsidP="00E71FC3">
      <w:pPr>
        <w:spacing w:after="0" w:line="240" w:lineRule="auto"/>
      </w:pPr>
      <w:r>
        <w:separator/>
      </w:r>
    </w:p>
  </w:footnote>
  <w:footnote w:type="continuationSeparator" w:id="0">
    <w:p w:rsidR="00EA42F8" w:rsidRDefault="00EA42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2F8"/>
    <w:rsid w:val="00AB52E8"/>
    <w:rsid w:val="00B16D3F"/>
    <w:rsid w:val="00E71FC3"/>
    <w:rsid w:val="00EA42F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5522A"/>
  <w15:chartTrackingRefBased/>
  <w15:docId w15:val="{0B3EDC1B-A68C-45E3-9571-22A41320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A42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storyofparliamentonline.org/volume/1386-1421/member/holme-robert-i-143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2016-03-18T22:37:00Z</dcterms:created>
  <dcterms:modified xsi:type="dcterms:W3CDTF">2016-03-18T22:40:00Z</dcterms:modified>
</cp:coreProperties>
</file>